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70" w:type="dxa"/>
        <w:shd w:val="clear" w:color="auto" w:fill="E0E0E0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70"/>
      </w:tblGrid>
      <w:tr w:rsidR="00D63437" w:rsidRPr="00206811">
        <w:tblPrEx>
          <w:tblCellMar>
            <w:top w:w="0" w:type="dxa"/>
            <w:bottom w:w="0" w:type="dxa"/>
          </w:tblCellMar>
        </w:tblPrEx>
        <w:tc>
          <w:tcPr>
            <w:tcW w:w="14470" w:type="dxa"/>
            <w:shd w:val="clear" w:color="auto" w:fill="E0E0E0"/>
          </w:tcPr>
          <w:p w:rsidR="00D63437" w:rsidRPr="007D6202" w:rsidRDefault="00DB78A0" w:rsidP="007D6202">
            <w:pPr>
              <w:jc w:val="center"/>
              <w:rPr>
                <w:rFonts w:ascii="Arial" w:hAnsi="Arial" w:cs="Arial"/>
                <w:b/>
                <w:smallCaps/>
                <w:sz w:val="32"/>
                <w:szCs w:val="32"/>
              </w:rPr>
            </w:pPr>
            <w:bookmarkStart w:id="0" w:name="OLE_LINK1"/>
            <w:bookmarkStart w:id="1" w:name="_GoBack"/>
            <w:bookmarkEnd w:id="1"/>
            <w:r>
              <w:rPr>
                <w:rFonts w:ascii="Arial" w:hAnsi="Arial" w:cs="Arial"/>
                <w:b/>
                <w:smallCaps/>
                <w:sz w:val="32"/>
                <w:szCs w:val="32"/>
              </w:rPr>
              <w:t xml:space="preserve">Liste der </w:t>
            </w:r>
            <w:r w:rsidR="00825969">
              <w:rPr>
                <w:rFonts w:ascii="Arial" w:hAnsi="Arial" w:cs="Arial"/>
                <w:b/>
                <w:smallCaps/>
                <w:sz w:val="32"/>
                <w:szCs w:val="32"/>
              </w:rPr>
              <w:t>Veranstaltungen</w:t>
            </w:r>
          </w:p>
        </w:tc>
      </w:tr>
    </w:tbl>
    <w:p w:rsidR="00D63437" w:rsidRPr="00AC5742" w:rsidRDefault="00D63437" w:rsidP="00D63437">
      <w:pPr>
        <w:jc w:val="both"/>
        <w:rPr>
          <w:rFonts w:ascii="Arial" w:hAnsi="Arial"/>
          <w:sz w:val="22"/>
        </w:rPr>
      </w:pPr>
    </w:p>
    <w:p w:rsidR="007D6202" w:rsidRDefault="007D6202" w:rsidP="007D6202">
      <w:pPr>
        <w:jc w:val="both"/>
        <w:rPr>
          <w:rFonts w:ascii="Arial" w:hAnsi="Arial"/>
          <w:sz w:val="22"/>
        </w:rPr>
      </w:pPr>
    </w:p>
    <w:p w:rsidR="00572367" w:rsidRPr="007D6202" w:rsidRDefault="00572367" w:rsidP="007D6202">
      <w:pPr>
        <w:jc w:val="both"/>
        <w:rPr>
          <w:rFonts w:ascii="Arial" w:hAnsi="Arial"/>
          <w:sz w:val="22"/>
        </w:rPr>
      </w:pPr>
    </w:p>
    <w:tbl>
      <w:tblPr>
        <w:tblStyle w:val="Tabellenraster"/>
        <w:tblW w:w="0" w:type="auto"/>
        <w:tblLook w:val="01E0" w:firstRow="1" w:lastRow="1" w:firstColumn="1" w:lastColumn="1" w:noHBand="0" w:noVBand="0"/>
      </w:tblPr>
      <w:tblGrid>
        <w:gridCol w:w="3888"/>
        <w:gridCol w:w="1440"/>
        <w:gridCol w:w="1980"/>
        <w:gridCol w:w="1620"/>
        <w:gridCol w:w="5580"/>
      </w:tblGrid>
      <w:tr w:rsidR="00825969" w:rsidRPr="00572367">
        <w:trPr>
          <w:trHeight w:hRule="exact" w:val="567"/>
        </w:trPr>
        <w:tc>
          <w:tcPr>
            <w:tcW w:w="3888" w:type="dxa"/>
            <w:shd w:val="clear" w:color="auto" w:fill="E0E0E0"/>
            <w:vAlign w:val="center"/>
          </w:tcPr>
          <w:p w:rsidR="00825969" w:rsidRPr="00572367" w:rsidRDefault="00825969" w:rsidP="00572367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Veranstaltung</w:t>
            </w:r>
          </w:p>
        </w:tc>
        <w:tc>
          <w:tcPr>
            <w:tcW w:w="1440" w:type="dxa"/>
            <w:shd w:val="clear" w:color="auto" w:fill="E0E0E0"/>
            <w:vAlign w:val="center"/>
          </w:tcPr>
          <w:p w:rsidR="00825969" w:rsidRPr="00572367" w:rsidRDefault="00825969" w:rsidP="00572367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Datum</w:t>
            </w:r>
          </w:p>
        </w:tc>
        <w:tc>
          <w:tcPr>
            <w:tcW w:w="1980" w:type="dxa"/>
            <w:shd w:val="clear" w:color="auto" w:fill="E0E0E0"/>
            <w:vAlign w:val="center"/>
          </w:tcPr>
          <w:p w:rsidR="00825969" w:rsidRPr="00572367" w:rsidRDefault="00825969" w:rsidP="00572367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Partner</w:t>
            </w:r>
          </w:p>
        </w:tc>
        <w:tc>
          <w:tcPr>
            <w:tcW w:w="1620" w:type="dxa"/>
            <w:shd w:val="clear" w:color="auto" w:fill="E0E0E0"/>
            <w:vAlign w:val="center"/>
          </w:tcPr>
          <w:p w:rsidR="00825969" w:rsidRDefault="00825969" w:rsidP="00825969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Anzahl</w:t>
            </w:r>
          </w:p>
          <w:p w:rsidR="00825969" w:rsidRDefault="00825969" w:rsidP="00825969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Teilnehmer</w:t>
            </w:r>
          </w:p>
        </w:tc>
        <w:tc>
          <w:tcPr>
            <w:tcW w:w="5580" w:type="dxa"/>
            <w:shd w:val="clear" w:color="auto" w:fill="E0E0E0"/>
            <w:vAlign w:val="center"/>
          </w:tcPr>
          <w:p w:rsidR="00825969" w:rsidRPr="00572367" w:rsidRDefault="00825969" w:rsidP="00572367">
            <w:pPr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Anmerkungen/Feedback</w:t>
            </w: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825969">
        <w:trPr>
          <w:trHeight w:hRule="exact" w:val="851"/>
        </w:trPr>
        <w:tc>
          <w:tcPr>
            <w:tcW w:w="3888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44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9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162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5580" w:type="dxa"/>
          </w:tcPr>
          <w:p w:rsidR="00825969" w:rsidRDefault="00825969" w:rsidP="007D6202">
            <w:pPr>
              <w:jc w:val="both"/>
              <w:rPr>
                <w:rFonts w:ascii="Arial" w:hAnsi="Arial"/>
                <w:sz w:val="22"/>
              </w:rPr>
            </w:pPr>
          </w:p>
        </w:tc>
      </w:tr>
      <w:bookmarkEnd w:id="0"/>
    </w:tbl>
    <w:p w:rsidR="00D63437" w:rsidRDefault="00D63437" w:rsidP="007D6202">
      <w:pPr>
        <w:jc w:val="both"/>
        <w:rPr>
          <w:rFonts w:ascii="Arial" w:hAnsi="Arial"/>
          <w:sz w:val="22"/>
        </w:rPr>
      </w:pPr>
    </w:p>
    <w:sectPr w:rsidR="00D63437" w:rsidSect="00825969">
      <w:footerReference w:type="default" r:id="rId7"/>
      <w:pgSz w:w="16838" w:h="11906" w:orient="landscape"/>
      <w:pgMar w:top="1134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FD7AFE">
      <w:r>
        <w:separator/>
      </w:r>
    </w:p>
  </w:endnote>
  <w:endnote w:type="continuationSeparator" w:id="0">
    <w:p w:rsidR="00000000" w:rsidRDefault="00FD7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69" w:rsidRPr="00070ECA" w:rsidRDefault="00825969" w:rsidP="00070ECA">
    <w:pPr>
      <w:pStyle w:val="Fuzeile"/>
      <w:ind w:right="360"/>
      <w:rPr>
        <w:rFonts w:ascii="Arial" w:hAnsi="Arial" w:cs="Arial"/>
      </w:rPr>
    </w:pPr>
    <w:bookmarkStart w:id="2" w:name="OLE_LINK2"/>
    <w:bookmarkStart w:id="3" w:name="OLE_LINK3"/>
    <w:bookmarkStart w:id="4" w:name="_Hlk157564914"/>
    <w:r w:rsidRPr="00207570">
      <w:rPr>
        <w:rStyle w:val="Seitenzahl"/>
        <w:rFonts w:ascii="Arial" w:hAnsi="Arial" w:cs="Arial"/>
        <w:sz w:val="16"/>
      </w:rPr>
      <w:t>Quelle: Autonome Provinz Bozen - Süd</w:t>
    </w:r>
    <w:r>
      <w:rPr>
        <w:rStyle w:val="Seitenzahl"/>
        <w:rFonts w:ascii="Arial" w:hAnsi="Arial" w:cs="Arial"/>
        <w:sz w:val="16"/>
      </w:rPr>
      <w:t>tirol / Amt für Bibliotheken und Lesen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FD7AFE">
      <w:r>
        <w:separator/>
      </w:r>
    </w:p>
  </w:footnote>
  <w:footnote w:type="continuationSeparator" w:id="0">
    <w:p w:rsidR="00000000" w:rsidRDefault="00FD7A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49F4"/>
    <w:multiLevelType w:val="multilevel"/>
    <w:tmpl w:val="C9E25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417725"/>
    <w:multiLevelType w:val="singleLevel"/>
    <w:tmpl w:val="69729C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510204F7"/>
    <w:multiLevelType w:val="hybridMultilevel"/>
    <w:tmpl w:val="C9E25E9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1F114B3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6BB54E54"/>
    <w:multiLevelType w:val="hybridMultilevel"/>
    <w:tmpl w:val="5BAC2AE8"/>
    <w:lvl w:ilvl="0" w:tplc="9CC483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BF138EB"/>
    <w:multiLevelType w:val="hybridMultilevel"/>
    <w:tmpl w:val="BBC8936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D11AF4"/>
    <w:multiLevelType w:val="singleLevel"/>
    <w:tmpl w:val="9CC483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B3D7B"/>
    <w:rsid w:val="00014CC3"/>
    <w:rsid w:val="000367B7"/>
    <w:rsid w:val="00061EAE"/>
    <w:rsid w:val="00070ECA"/>
    <w:rsid w:val="0007707E"/>
    <w:rsid w:val="000E52A1"/>
    <w:rsid w:val="00144B9C"/>
    <w:rsid w:val="00146B03"/>
    <w:rsid w:val="00164CED"/>
    <w:rsid w:val="001769C9"/>
    <w:rsid w:val="00176D70"/>
    <w:rsid w:val="001877B1"/>
    <w:rsid w:val="001A3E3D"/>
    <w:rsid w:val="001A7118"/>
    <w:rsid w:val="001B3D7B"/>
    <w:rsid w:val="00206811"/>
    <w:rsid w:val="00225E06"/>
    <w:rsid w:val="00254CF8"/>
    <w:rsid w:val="002E235F"/>
    <w:rsid w:val="00316797"/>
    <w:rsid w:val="003235CD"/>
    <w:rsid w:val="0032701B"/>
    <w:rsid w:val="00373FFC"/>
    <w:rsid w:val="003D6B67"/>
    <w:rsid w:val="003E29E7"/>
    <w:rsid w:val="003F5F75"/>
    <w:rsid w:val="0042144C"/>
    <w:rsid w:val="0042381F"/>
    <w:rsid w:val="00424BA6"/>
    <w:rsid w:val="004D2F13"/>
    <w:rsid w:val="004E4445"/>
    <w:rsid w:val="005226E6"/>
    <w:rsid w:val="00572367"/>
    <w:rsid w:val="0058180D"/>
    <w:rsid w:val="005C5A68"/>
    <w:rsid w:val="005F3AD8"/>
    <w:rsid w:val="00600739"/>
    <w:rsid w:val="00623A12"/>
    <w:rsid w:val="006311FF"/>
    <w:rsid w:val="0063573E"/>
    <w:rsid w:val="00710365"/>
    <w:rsid w:val="007348F9"/>
    <w:rsid w:val="0076777D"/>
    <w:rsid w:val="007741DC"/>
    <w:rsid w:val="0078736F"/>
    <w:rsid w:val="007876D5"/>
    <w:rsid w:val="00796077"/>
    <w:rsid w:val="007D6202"/>
    <w:rsid w:val="0080644F"/>
    <w:rsid w:val="00813B79"/>
    <w:rsid w:val="00825969"/>
    <w:rsid w:val="00897EE5"/>
    <w:rsid w:val="008C5000"/>
    <w:rsid w:val="008C7745"/>
    <w:rsid w:val="008D21C3"/>
    <w:rsid w:val="008D28BB"/>
    <w:rsid w:val="009023EB"/>
    <w:rsid w:val="00912425"/>
    <w:rsid w:val="0092596F"/>
    <w:rsid w:val="00975BB5"/>
    <w:rsid w:val="009835E5"/>
    <w:rsid w:val="00A00D6C"/>
    <w:rsid w:val="00AB4B04"/>
    <w:rsid w:val="00AB73C1"/>
    <w:rsid w:val="00AC5742"/>
    <w:rsid w:val="00AF24E2"/>
    <w:rsid w:val="00B23CA4"/>
    <w:rsid w:val="00BD4368"/>
    <w:rsid w:val="00BE092B"/>
    <w:rsid w:val="00C03897"/>
    <w:rsid w:val="00CC4303"/>
    <w:rsid w:val="00CC5E68"/>
    <w:rsid w:val="00CD4668"/>
    <w:rsid w:val="00CF008B"/>
    <w:rsid w:val="00D50E91"/>
    <w:rsid w:val="00D544CF"/>
    <w:rsid w:val="00D55F95"/>
    <w:rsid w:val="00D63437"/>
    <w:rsid w:val="00D649E8"/>
    <w:rsid w:val="00D6565F"/>
    <w:rsid w:val="00DB78A0"/>
    <w:rsid w:val="00E13759"/>
    <w:rsid w:val="00E36AE5"/>
    <w:rsid w:val="00E37054"/>
    <w:rsid w:val="00E40319"/>
    <w:rsid w:val="00F047ED"/>
    <w:rsid w:val="00F41248"/>
    <w:rsid w:val="00FB27FA"/>
    <w:rsid w:val="00FB6267"/>
    <w:rsid w:val="00FD7AFE"/>
    <w:rsid w:val="00FE34E9"/>
    <w:rsid w:val="00FF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FE9BB-6A3A-491C-8FD5-A4CA341A2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4E4445"/>
    <w:rPr>
      <w:lang w:eastAsia="it-IT"/>
    </w:rPr>
  </w:style>
  <w:style w:type="paragraph" w:styleId="berschrift1">
    <w:name w:val="heading 1"/>
    <w:basedOn w:val="Standard"/>
    <w:next w:val="Standard"/>
    <w:qFormat/>
    <w:rsid w:val="00D63437"/>
    <w:pPr>
      <w:keepNext/>
      <w:jc w:val="both"/>
      <w:outlineLvl w:val="0"/>
    </w:pPr>
    <w:rPr>
      <w:rFonts w:ascii="Arial" w:hAnsi="Arial"/>
      <w:b/>
      <w:i/>
      <w:sz w:val="28"/>
    </w:rPr>
  </w:style>
  <w:style w:type="paragraph" w:styleId="berschrift2">
    <w:name w:val="heading 2"/>
    <w:basedOn w:val="Standard"/>
    <w:next w:val="Standard"/>
    <w:qFormat/>
    <w:rsid w:val="00D63437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rsid w:val="008D21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rsid w:val="00D63437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63437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D63437"/>
  </w:style>
  <w:style w:type="paragraph" w:styleId="Textkrper-Einzug2">
    <w:name w:val="Body Text Indent 2"/>
    <w:basedOn w:val="Standard"/>
    <w:rsid w:val="00D63437"/>
    <w:pPr>
      <w:spacing w:after="120"/>
      <w:ind w:left="357"/>
      <w:jc w:val="both"/>
    </w:pPr>
    <w:rPr>
      <w:rFonts w:ascii="Arial" w:hAnsi="Arial"/>
      <w:b/>
      <w:sz w:val="22"/>
    </w:rPr>
  </w:style>
  <w:style w:type="character" w:styleId="Hyperlink">
    <w:name w:val="Hyperlink"/>
    <w:basedOn w:val="Absatz-Standardschriftart"/>
    <w:rsid w:val="00D63437"/>
    <w:rPr>
      <w:color w:val="0000FF"/>
      <w:u w:val="single"/>
    </w:rPr>
  </w:style>
  <w:style w:type="table" w:styleId="Tabellenraster">
    <w:name w:val="Table Grid"/>
    <w:basedOn w:val="NormaleTabelle"/>
    <w:rsid w:val="00D63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616BE729.dotm</Template>
  <TotalTime>4</TotalTime>
  <Pages>1</Pages>
  <Words>20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Das Bestandskonzept der Bibliothek</vt:lpstr>
    </vt:vector>
  </TitlesOfParts>
  <Company>prov.bz</Company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Das Bestandskonzept der Bibliothek</dc:title>
  <dc:subject/>
  <dc:creator>Daniela Huebser</dc:creator>
  <cp:keywords/>
  <dc:description/>
  <cp:lastModifiedBy>Volgger, Karin</cp:lastModifiedBy>
  <cp:revision>2</cp:revision>
  <cp:lastPrinted>2011-01-20T14:26:00Z</cp:lastPrinted>
  <dcterms:created xsi:type="dcterms:W3CDTF">2018-10-08T07:38:00Z</dcterms:created>
  <dcterms:modified xsi:type="dcterms:W3CDTF">2018-10-08T07:38:00Z</dcterms:modified>
</cp:coreProperties>
</file>